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DA46B" w14:textId="77777777" w:rsidR="0079562B" w:rsidRDefault="0079562B" w:rsidP="007956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NAPPEWORTH,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96961BA" w14:textId="77777777" w:rsidR="0079562B" w:rsidRDefault="0079562B" w:rsidP="007956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Harston</w:t>
      </w:r>
      <w:proofErr w:type="spellEnd"/>
      <w:r>
        <w:rPr>
          <w:rFonts w:ascii="Times New Roman" w:hAnsi="Times New Roman" w:cs="Times New Roman"/>
        </w:rPr>
        <w:t xml:space="preserve"> (? Leicestershire or Cambridgeshire).  Husbandman.</w:t>
      </w:r>
    </w:p>
    <w:p w14:paraId="0AD71A01" w14:textId="77777777" w:rsidR="0079562B" w:rsidRDefault="0079562B" w:rsidP="0079562B">
      <w:pPr>
        <w:rPr>
          <w:rFonts w:ascii="Times New Roman" w:hAnsi="Times New Roman" w:cs="Times New Roman"/>
        </w:rPr>
      </w:pPr>
    </w:p>
    <w:p w14:paraId="790D4E62" w14:textId="77777777" w:rsidR="0079562B" w:rsidRDefault="0079562B" w:rsidP="0079562B">
      <w:pPr>
        <w:rPr>
          <w:rFonts w:ascii="Times New Roman" w:hAnsi="Times New Roman" w:cs="Times New Roman"/>
        </w:rPr>
      </w:pPr>
    </w:p>
    <w:p w14:paraId="0E850462" w14:textId="77777777" w:rsidR="0079562B" w:rsidRDefault="0079562B" w:rsidP="007956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George Nicoll(q.v.) brought a plaint of debt against him.</w:t>
      </w:r>
    </w:p>
    <w:p w14:paraId="2005E3F8" w14:textId="77777777" w:rsidR="0079562B" w:rsidRDefault="0079562B" w:rsidP="007956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D0755B2" w14:textId="77777777" w:rsidR="0079562B" w:rsidRDefault="0079562B" w:rsidP="0079562B">
      <w:pPr>
        <w:rPr>
          <w:rFonts w:ascii="Times New Roman" w:hAnsi="Times New Roman" w:cs="Times New Roman"/>
        </w:rPr>
      </w:pPr>
    </w:p>
    <w:p w14:paraId="3D6F54C6" w14:textId="77777777" w:rsidR="0079562B" w:rsidRDefault="0079562B" w:rsidP="0079562B">
      <w:pPr>
        <w:rPr>
          <w:rFonts w:ascii="Times New Roman" w:hAnsi="Times New Roman" w:cs="Times New Roman"/>
        </w:rPr>
      </w:pPr>
    </w:p>
    <w:p w14:paraId="7313F1DD" w14:textId="77777777" w:rsidR="0079562B" w:rsidRDefault="0079562B" w:rsidP="007956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July 2018</w:t>
      </w:r>
    </w:p>
    <w:p w14:paraId="6536ADE7" w14:textId="77777777" w:rsidR="006B2F86" w:rsidRPr="00E71FC3" w:rsidRDefault="007956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A616F" w14:textId="77777777" w:rsidR="0079562B" w:rsidRDefault="0079562B" w:rsidP="00E71FC3">
      <w:r>
        <w:separator/>
      </w:r>
    </w:p>
  </w:endnote>
  <w:endnote w:type="continuationSeparator" w:id="0">
    <w:p w14:paraId="2E4BB878" w14:textId="77777777" w:rsidR="0079562B" w:rsidRDefault="007956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A4D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A673B" w14:textId="77777777" w:rsidR="0079562B" w:rsidRDefault="0079562B" w:rsidP="00E71FC3">
      <w:r>
        <w:separator/>
      </w:r>
    </w:p>
  </w:footnote>
  <w:footnote w:type="continuationSeparator" w:id="0">
    <w:p w14:paraId="5FFF468B" w14:textId="77777777" w:rsidR="0079562B" w:rsidRDefault="007956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62B"/>
    <w:rsid w:val="001A7C09"/>
    <w:rsid w:val="00577BD5"/>
    <w:rsid w:val="00656CBA"/>
    <w:rsid w:val="006A1F77"/>
    <w:rsid w:val="00733BE7"/>
    <w:rsid w:val="0079562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C08C5"/>
  <w15:chartTrackingRefBased/>
  <w15:docId w15:val="{A1538C4C-A95F-422D-8A40-33EE6ACE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56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2018-08-27T19:25:00Z</dcterms:created>
  <dcterms:modified xsi:type="dcterms:W3CDTF">2018-08-27T19:25:00Z</dcterms:modified>
</cp:coreProperties>
</file>